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41A" w:rsidRDefault="00C6641A" w:rsidP="00C66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BOTILLER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C6641A" w:rsidRDefault="00C6641A" w:rsidP="00C66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641A" w:rsidRDefault="00C6641A" w:rsidP="00C66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641A" w:rsidRDefault="00C6641A" w:rsidP="00C66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Tewkesbury,</w:t>
      </w:r>
    </w:p>
    <w:p w:rsidR="00C6641A" w:rsidRDefault="00C6641A" w:rsidP="00C66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Gamage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in </w:t>
      </w:r>
    </w:p>
    <w:p w:rsidR="00C6641A" w:rsidRDefault="00C6641A" w:rsidP="00C66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 and the adjacent Welsh Marches.</w:t>
      </w:r>
    </w:p>
    <w:p w:rsidR="00C6641A" w:rsidRDefault="00C6641A" w:rsidP="00C66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21-304)</w:t>
      </w:r>
    </w:p>
    <w:p w:rsidR="00C6641A" w:rsidRDefault="00C6641A" w:rsidP="00C66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641A" w:rsidRDefault="00C6641A" w:rsidP="00C66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641A" w:rsidRPr="00442EC7" w:rsidRDefault="00C6641A" w:rsidP="00C66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</w:p>
    <w:p w:rsidR="006B2F86" w:rsidRPr="00C6641A" w:rsidRDefault="00C6641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664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41A" w:rsidRDefault="00C6641A" w:rsidP="00E71FC3">
      <w:pPr>
        <w:spacing w:after="0" w:line="240" w:lineRule="auto"/>
      </w:pPr>
      <w:r>
        <w:separator/>
      </w:r>
    </w:p>
  </w:endnote>
  <w:endnote w:type="continuationSeparator" w:id="0">
    <w:p w:rsidR="00C6641A" w:rsidRDefault="00C664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41A" w:rsidRDefault="00C6641A" w:rsidP="00E71FC3">
      <w:pPr>
        <w:spacing w:after="0" w:line="240" w:lineRule="auto"/>
      </w:pPr>
      <w:r>
        <w:separator/>
      </w:r>
    </w:p>
  </w:footnote>
  <w:footnote w:type="continuationSeparator" w:id="0">
    <w:p w:rsidR="00C6641A" w:rsidRDefault="00C664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41A"/>
    <w:rsid w:val="00AB52E8"/>
    <w:rsid w:val="00B16D3F"/>
    <w:rsid w:val="00C6641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F15A0"/>
  <w15:chartTrackingRefBased/>
  <w15:docId w15:val="{126EB3CE-E826-4182-9DB2-38F8E118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2016-03-21T22:32:00Z</dcterms:created>
  <dcterms:modified xsi:type="dcterms:W3CDTF">2016-03-21T22:33:00Z</dcterms:modified>
</cp:coreProperties>
</file>